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60B98ED5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CD6F40">
        <w:rPr>
          <w:rFonts w:ascii="Arial" w:hAnsi="Arial" w:cs="Arial"/>
        </w:rPr>
        <w:t>10. listopada</w:t>
      </w:r>
      <w:r w:rsidRPr="00D834EE" w:rsidR="00D834EE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 xml:space="preserve">. u stečajnom postupku nad dužnikom </w:t>
      </w:r>
      <w:r w:rsidRPr="00E26BCF" w:rsidR="00E26BCF">
        <w:rPr>
          <w:rFonts w:ascii="Arial" w:hAnsi="Arial" w:cs="Arial"/>
          <w:b/>
          <w:lang w:val="pt-BR"/>
        </w:rPr>
        <w:t xml:space="preserve">MODNI DIZAJN j.d.o.o. </w:t>
      </w:r>
      <w:r w:rsidRPr="00E26BCF" w:rsidR="00E26BCF">
        <w:rPr>
          <w:rFonts w:ascii="Arial" w:hAnsi="Arial" w:cs="Arial"/>
          <w:lang w:val="pt-BR"/>
        </w:rPr>
        <w:t>Zagreb, Maksimirska cesta 132, OIB: 26435958426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5F7A0F28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FF4242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31F1B29C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CD6F40">
        <w:rPr>
          <w:rFonts w:ascii="Arial" w:hAnsi="Arial" w:cs="Arial"/>
        </w:rPr>
        <w:t>8</w:t>
      </w:r>
      <w:r w:rsidRPr="00D834EE" w:rsidR="00045B95">
        <w:rPr>
          <w:rFonts w:ascii="Arial" w:hAnsi="Arial" w:cs="Arial"/>
        </w:rPr>
        <w:t>,</w:t>
      </w:r>
      <w:r w:rsidR="00E26BCF">
        <w:rPr>
          <w:rFonts w:ascii="Arial" w:hAnsi="Arial" w:cs="Arial"/>
        </w:rPr>
        <w:t>10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6114718A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FF4242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125FCA8F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FF4242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0FDE2664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FF4242">
        <w:rPr>
          <w:rFonts w:ascii="Arial" w:hAnsi="Arial" w:cs="Arial"/>
        </w:rPr>
        <w:t xml:space="preserve"> </w:t>
      </w:r>
      <w:r w:rsidRPr="00D834EE" w:rsidR="00FF4242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="00C96DA4">
        <w:rPr>
          <w:rFonts w:ascii="Arial" w:hAnsi="Arial" w:cs="Arial"/>
        </w:rPr>
        <w:t>8. kolovoza</w:t>
      </w:r>
      <w:r w:rsidRPr="00D834EE" w:rsidR="00045B95">
        <w:rPr>
          <w:rFonts w:ascii="Arial" w:hAnsi="Arial" w:cs="Arial"/>
        </w:rPr>
        <w:t xml:space="preserve"> 2022.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2949B097">
      <w:pPr>
        <w:jc w:val="both"/>
        <w:rPr>
          <w:rFonts w:ascii="Arial" w:hAnsi="Arial" w:cs="Arial"/>
        </w:rPr>
      </w:pPr>
      <w:bookmarkStart w:name="_Hlk106609127" w:id="3"/>
      <w:r w:rsidRPr="00D834EE">
        <w:rPr>
          <w:rFonts w:ascii="Arial" w:hAnsi="Arial" w:cs="Arial"/>
        </w:rPr>
        <w:t>Utvrđuje se da se u spisu nalazi podnesak FINE od</w:t>
      </w:r>
      <w:r w:rsidR="00C96DA4">
        <w:rPr>
          <w:rFonts w:ascii="Arial" w:hAnsi="Arial" w:cs="Arial"/>
        </w:rPr>
        <w:t xml:space="preserve"> 11. kolovoza</w:t>
      </w:r>
      <w:r w:rsidRPr="00D834EE" w:rsidR="00045B95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A905D3">
        <w:rPr>
          <w:rFonts w:ascii="Arial" w:hAnsi="Arial" w:cs="Arial"/>
        </w:rPr>
        <w:t>11. kolovoza</w:t>
      </w:r>
      <w:r w:rsidRPr="00D834EE" w:rsidR="00FF0339">
        <w:rPr>
          <w:rFonts w:ascii="Arial" w:hAnsi="Arial" w:cs="Arial"/>
        </w:rPr>
        <w:t xml:space="preserve"> 2022.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="00DB5DDD">
        <w:rPr>
          <w:rFonts w:ascii="Arial" w:hAnsi="Arial" w:cs="Arial"/>
        </w:rPr>
        <w:t>168</w:t>
      </w:r>
      <w:r w:rsidRPr="00D834EE">
        <w:rPr>
          <w:rFonts w:ascii="Arial" w:hAnsi="Arial" w:cs="Arial"/>
        </w:rPr>
        <w:t xml:space="preserve"> dana u ukupnom iznosu od </w:t>
      </w:r>
      <w:r w:rsidR="00DB5DDD">
        <w:rPr>
          <w:rFonts w:ascii="Arial" w:hAnsi="Arial" w:cs="Arial"/>
        </w:rPr>
        <w:t>33.089,12</w:t>
      </w:r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78FD10CC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</w:t>
      </w:r>
      <w:r w:rsidR="00A905D3">
        <w:rPr>
          <w:rFonts w:ascii="Arial" w:hAnsi="Arial" w:cs="Arial"/>
        </w:rPr>
        <w:t>16. kolovoza</w:t>
      </w:r>
      <w:r w:rsidRPr="00D834EE">
        <w:rPr>
          <w:rFonts w:ascii="Arial" w:hAnsi="Arial" w:cs="Arial"/>
        </w:rPr>
        <w:t xml:space="preserve"> 2022. iz kojeg proizlazi da </w:t>
      </w:r>
      <w:r w:rsidRPr="00D834EE" w:rsidR="00011D19">
        <w:rPr>
          <w:rFonts w:ascii="Arial" w:hAnsi="Arial" w:cs="Arial"/>
        </w:rPr>
        <w:t>u sustavu SKDD-a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5A0CD3" w:rsidP="0040308F" w:rsidRDefault="005A0CD3" w14:paraId="161E2EFD" w14:textId="1896375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</w:t>
      </w:r>
      <w:r w:rsidR="00031D5A">
        <w:rPr>
          <w:rFonts w:ascii="Arial" w:hAnsi="Arial" w:cs="Arial"/>
        </w:rPr>
        <w:t>16</w:t>
      </w:r>
      <w:r w:rsidRPr="00D834EE">
        <w:rPr>
          <w:rFonts w:ascii="Arial" w:hAnsi="Arial" w:cs="Arial"/>
        </w:rPr>
        <w:t xml:space="preserve">. </w:t>
      </w:r>
      <w:r w:rsidR="00031D5A">
        <w:rPr>
          <w:rFonts w:ascii="Arial" w:hAnsi="Arial" w:cs="Arial"/>
        </w:rPr>
        <w:t>kolovoza</w:t>
      </w:r>
      <w:r w:rsidRPr="00D834EE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197BD3" w:rsidR="00937F8D" w:rsidP="0040308F" w:rsidRDefault="00937F8D" w14:paraId="566A1FFE" w14:textId="601A4D1C">
      <w:pPr>
        <w:jc w:val="both"/>
        <w:rPr>
          <w:rFonts w:ascii="Arial" w:hAnsi="Arial" w:cs="Arial"/>
        </w:rPr>
      </w:pPr>
    </w:p>
    <w:p w:rsidR="00197BD3" w:rsidP="00197BD3" w:rsidRDefault="00197BD3" w14:paraId="4DF5AE30" w14:textId="58738598">
      <w:pPr>
        <w:jc w:val="both"/>
        <w:rPr>
          <w:rFonts w:ascii="Arial" w:hAnsi="Arial" w:cs="Arial"/>
        </w:rPr>
      </w:pPr>
      <w:r w:rsidRPr="00197BD3">
        <w:rPr>
          <w:rFonts w:ascii="Arial" w:hAnsi="Arial" w:cs="Arial"/>
        </w:rPr>
        <w:t xml:space="preserve">Utvrđuje se da u spisu </w:t>
      </w:r>
      <w:proofErr w:type="spellStart"/>
      <w:r w:rsidRPr="00197BD3">
        <w:rPr>
          <w:rFonts w:ascii="Arial" w:hAnsi="Arial" w:cs="Arial"/>
        </w:rPr>
        <w:t>prileži</w:t>
      </w:r>
      <w:proofErr w:type="spellEnd"/>
      <w:r w:rsidRPr="00197BD3">
        <w:rPr>
          <w:rFonts w:ascii="Arial" w:hAnsi="Arial" w:cs="Arial"/>
        </w:rPr>
        <w:t xml:space="preserve"> podnesak Državne geodetske uprave od 18. kolovoza 2022. iz kojeg proizlazi da dužnik nije upisan u katastarski </w:t>
      </w:r>
      <w:proofErr w:type="spellStart"/>
      <w:r w:rsidRPr="00197BD3">
        <w:rPr>
          <w:rFonts w:ascii="Arial" w:hAnsi="Arial" w:cs="Arial"/>
        </w:rPr>
        <w:t>operat</w:t>
      </w:r>
      <w:proofErr w:type="spellEnd"/>
      <w:r w:rsidRPr="00197BD3">
        <w:rPr>
          <w:rFonts w:ascii="Arial" w:hAnsi="Arial" w:cs="Arial"/>
        </w:rPr>
        <w:t>.</w:t>
      </w:r>
    </w:p>
    <w:p w:rsidR="00FF4242" w:rsidP="00197BD3" w:rsidRDefault="00FF4242" w14:paraId="62D90C0E" w14:textId="3BB06E3F">
      <w:pPr>
        <w:jc w:val="both"/>
        <w:rPr>
          <w:rFonts w:ascii="Arial" w:hAnsi="Arial" w:cs="Arial"/>
        </w:rPr>
      </w:pPr>
    </w:p>
    <w:p w:rsidRPr="00197BD3" w:rsidR="00FF4242" w:rsidP="00197BD3" w:rsidRDefault="00FF4242" w14:paraId="7A8235B5" w14:textId="77777777">
      <w:pPr>
        <w:jc w:val="both"/>
        <w:rPr>
          <w:rFonts w:ascii="Arial" w:hAnsi="Arial" w:cs="Arial"/>
        </w:rPr>
      </w:pPr>
    </w:p>
    <w:p w:rsidR="00031D5A" w:rsidP="00937F8D" w:rsidRDefault="00031D5A" w14:paraId="7B3285DB" w14:textId="40B50B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</w:t>
      </w:r>
      <w:proofErr w:type="spellStart"/>
      <w:r>
        <w:rPr>
          <w:rFonts w:ascii="Arial" w:hAnsi="Arial" w:cs="Arial"/>
        </w:rPr>
        <w:t>CVH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Eurozagreb</w:t>
      </w:r>
      <w:proofErr w:type="spellEnd"/>
      <w:r>
        <w:rPr>
          <w:rFonts w:ascii="Arial" w:hAnsi="Arial" w:cs="Arial"/>
        </w:rPr>
        <w:t xml:space="preserve"> 3, od </w:t>
      </w:r>
      <w:proofErr w:type="spellStart"/>
      <w:r>
        <w:rPr>
          <w:rFonts w:ascii="Arial" w:hAnsi="Arial" w:cs="Arial"/>
        </w:rPr>
        <w:t>22</w:t>
      </w:r>
      <w:proofErr w:type="spellEnd"/>
      <w:r>
        <w:rPr>
          <w:rFonts w:ascii="Arial" w:hAnsi="Arial" w:cs="Arial"/>
        </w:rPr>
        <w:t>. kolovoza 2022.</w:t>
      </w:r>
      <w:r w:rsidR="00197BD3">
        <w:rPr>
          <w:rFonts w:ascii="Arial" w:hAnsi="Arial" w:cs="Arial"/>
        </w:rPr>
        <w:t xml:space="preserve"> iz kojeg proizlazi da dužnik nije evidentiran kao vlasnik vozila.</w:t>
      </w:r>
    </w:p>
    <w:p w:rsidR="00197BD3" w:rsidP="00937F8D" w:rsidRDefault="00197BD3" w14:paraId="7C9A110C" w14:textId="77777777">
      <w:pPr>
        <w:jc w:val="both"/>
        <w:rPr>
          <w:rFonts w:ascii="Arial" w:hAnsi="Arial" w:cs="Arial"/>
        </w:rPr>
      </w:pPr>
    </w:p>
    <w:p w:rsidRPr="00CB48E6" w:rsidR="00937F8D" w:rsidP="00937F8D" w:rsidRDefault="00937F8D" w14:paraId="405A2E9D" w14:textId="27ACC82D">
      <w:pPr>
        <w:jc w:val="both"/>
        <w:rPr>
          <w:rFonts w:ascii="Arial" w:hAnsi="Arial" w:cs="Arial"/>
        </w:rPr>
      </w:pPr>
      <w:r w:rsidRPr="00CB48E6">
        <w:rPr>
          <w:rFonts w:ascii="Arial" w:hAnsi="Arial" w:cs="Arial"/>
        </w:rPr>
        <w:t xml:space="preserve">Iz Očevidnika neizvršenih osnova za plaćanje na dan </w:t>
      </w:r>
      <w:r w:rsidR="00027382">
        <w:rPr>
          <w:rFonts w:ascii="Arial" w:hAnsi="Arial" w:cs="Arial"/>
        </w:rPr>
        <w:t>10. listopada</w:t>
      </w:r>
      <w:r w:rsidRPr="00CB48E6">
        <w:rPr>
          <w:rFonts w:ascii="Arial" w:hAnsi="Arial" w:cs="Arial"/>
        </w:rPr>
        <w:t xml:space="preserve"> </w:t>
      </w:r>
      <w:r w:rsidRPr="00CB48E6" w:rsidR="00FF0339">
        <w:rPr>
          <w:rFonts w:ascii="Arial" w:hAnsi="Arial" w:cs="Arial"/>
        </w:rPr>
        <w:t>2022</w:t>
      </w:r>
      <w:r w:rsidRPr="00CB48E6">
        <w:rPr>
          <w:rFonts w:ascii="Arial" w:hAnsi="Arial" w:cs="Arial"/>
        </w:rPr>
        <w:t>. proizlazi kako ukupan iznos obveza po svim neizvršenim osnova</w:t>
      </w:r>
      <w:r w:rsidRPr="00CB48E6" w:rsidR="002A3DC2">
        <w:rPr>
          <w:rFonts w:ascii="Arial" w:hAnsi="Arial" w:cs="Arial"/>
        </w:rPr>
        <w:t>m</w:t>
      </w:r>
      <w:r w:rsidRPr="00CB48E6">
        <w:rPr>
          <w:rFonts w:ascii="Arial" w:hAnsi="Arial" w:cs="Arial"/>
        </w:rPr>
        <w:t xml:space="preserve">a za plaćanje s kamatom iznosi: </w:t>
      </w:r>
      <w:r w:rsidR="00027382">
        <w:rPr>
          <w:rFonts w:ascii="Arial" w:hAnsi="Arial" w:cs="Arial"/>
        </w:rPr>
        <w:t>33.315,70</w:t>
      </w:r>
      <w:r w:rsidRPr="00CB48E6" w:rsidR="002A3DC2">
        <w:rPr>
          <w:rFonts w:ascii="Arial" w:hAnsi="Arial" w:cs="Arial"/>
        </w:rPr>
        <w:t xml:space="preserve"> </w:t>
      </w:r>
      <w:r w:rsidRPr="00CB48E6">
        <w:rPr>
          <w:rFonts w:ascii="Arial" w:hAnsi="Arial" w:cs="Arial"/>
        </w:rPr>
        <w:t xml:space="preserve">kn. Navedeni podatak sud je pribavio na temelju odredbe čl. 11. st. 3. Stečajnog zakona. </w:t>
      </w:r>
    </w:p>
    <w:bookmarkEnd w:id="2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8A648F" w:rsidP="0040308F" w:rsidRDefault="008A648F" w14:paraId="139F7605" w14:textId="77777777">
      <w:pPr>
        <w:jc w:val="both"/>
        <w:rPr>
          <w:rFonts w:ascii="Arial" w:hAnsi="Arial" w:cs="Arial"/>
          <w:b/>
          <w:i/>
        </w:rPr>
      </w:pPr>
    </w:p>
    <w:p w:rsidR="008A648F" w:rsidP="008A648F" w:rsidRDefault="008A648F" w14:paraId="677F5988" w14:textId="29C8A160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>Dovršeno u 08,1</w:t>
      </w:r>
      <w:r w:rsidR="00FF4242">
        <w:rPr>
          <w:rFonts w:ascii="Arial" w:hAnsi="Arial" w:cs="Arial"/>
          <w:i/>
        </w:rPr>
        <w:t>2</w:t>
      </w:r>
      <w:r w:rsidRPr="008A648F">
        <w:rPr>
          <w:rFonts w:ascii="Arial" w:hAnsi="Arial" w:cs="Arial"/>
          <w:i/>
        </w:rPr>
        <w:t xml:space="preserve"> sati</w:t>
      </w:r>
    </w:p>
    <w:p w:rsidR="008A648F" w:rsidP="008A648F" w:rsidRDefault="008A648F" w14:paraId="41B1EA5B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61786A97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639E1246" w14:textId="42747F25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8A648F" w:rsidP="008A648F" w:rsidRDefault="008A648F" w14:paraId="422FE517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0A3E757A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192D844B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0238E2DA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5B63821C" w14:textId="32017D26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8A648F" w:rsidP="008A648F" w:rsidRDefault="008A648F" w14:paraId="13835FDE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7E2AE8CD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4F32040C" w14:textId="77777777">
      <w:pPr>
        <w:jc w:val="center"/>
        <w:rPr>
          <w:rFonts w:ascii="Arial" w:hAnsi="Arial" w:cs="Arial"/>
          <w:i/>
        </w:rPr>
      </w:pPr>
    </w:p>
    <w:p w:rsidR="008A648F" w:rsidP="008A648F" w:rsidRDefault="008A648F" w14:paraId="4CD218B3" w14:textId="34D2528B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8A648F" w:rsidR="008A648F" w:rsidP="008A648F" w:rsidRDefault="008A648F" w14:paraId="1C307990" w14:textId="77777777">
      <w:pPr>
        <w:jc w:val="center"/>
        <w:rPr>
          <w:rFonts w:ascii="Arial" w:hAnsi="Arial" w:cs="Arial"/>
          <w:i/>
        </w:rPr>
      </w:pP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D834EE" w:rsidR="00B14F4E" w:rsidP="0040308F" w:rsidRDefault="00B14F4E" w14:paraId="14CB8EC9" w14:textId="60317B3A">
      <w:pPr>
        <w:jc w:val="both"/>
        <w:rPr>
          <w:rFonts w:ascii="Arial" w:hAnsi="Arial" w:cs="Arial"/>
        </w:rPr>
      </w:pPr>
    </w:p>
    <w:p w:rsidRPr="00D834EE" w:rsidR="00B14F4E" w:rsidP="0040308F" w:rsidRDefault="00B14F4E" w14:paraId="6551417A" w14:textId="7949C44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p w:rsidRPr="00D834EE" w:rsidR="00B14F4E" w:rsidP="0040308F" w:rsidRDefault="00B14F4E" w14:paraId="2D0C0CEF" w14:textId="4258E70B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A47001" w14:textId="2A69BC7E">
      <w:pPr>
        <w:jc w:val="both"/>
        <w:rPr>
          <w:rFonts w:ascii="Arial" w:hAnsi="Arial" w:cs="Arial"/>
        </w:rPr>
      </w:pPr>
    </w:p>
    <w:p w:rsidRPr="00D834EE" w:rsidR="00B14F4E" w:rsidP="0040308F" w:rsidRDefault="00B14F4E" w14:paraId="3570F75B" w14:textId="49CE1FC5">
      <w:pPr>
        <w:jc w:val="both"/>
        <w:rPr>
          <w:rFonts w:ascii="Arial" w:hAnsi="Arial" w:cs="Arial"/>
        </w:rPr>
      </w:pPr>
    </w:p>
    <w:p w:rsidRPr="00D834EE" w:rsidR="00B14F4E" w:rsidP="0040308F" w:rsidRDefault="00B14F4E" w14:paraId="03A5ADE0" w14:textId="060C0DAC">
      <w:pPr>
        <w:jc w:val="both"/>
        <w:rPr>
          <w:rFonts w:ascii="Arial" w:hAnsi="Arial" w:cs="Arial"/>
        </w:rPr>
      </w:pPr>
    </w:p>
    <w:sectPr w:rsidRPr="00D834EE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7D717773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E26BCF">
      <w:rPr>
        <w:rFonts w:ascii="Arial" w:hAnsi="Arial" w:cs="Arial"/>
        <w:b/>
      </w:rPr>
      <w:t>1891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27382"/>
    <w:rsid w:val="00031D5A"/>
    <w:rsid w:val="00045B95"/>
    <w:rsid w:val="0010612B"/>
    <w:rsid w:val="00121AF3"/>
    <w:rsid w:val="00197BD3"/>
    <w:rsid w:val="001B73E3"/>
    <w:rsid w:val="001E7A3E"/>
    <w:rsid w:val="002A3DC2"/>
    <w:rsid w:val="002D0833"/>
    <w:rsid w:val="003C6D7A"/>
    <w:rsid w:val="003D2256"/>
    <w:rsid w:val="0040308F"/>
    <w:rsid w:val="0052068B"/>
    <w:rsid w:val="005A0CD3"/>
    <w:rsid w:val="005C6336"/>
    <w:rsid w:val="005E2FFC"/>
    <w:rsid w:val="00624D63"/>
    <w:rsid w:val="006653F9"/>
    <w:rsid w:val="006E6FC7"/>
    <w:rsid w:val="006F5ECD"/>
    <w:rsid w:val="006F6F19"/>
    <w:rsid w:val="0072541B"/>
    <w:rsid w:val="008830FD"/>
    <w:rsid w:val="008A648F"/>
    <w:rsid w:val="00937F8D"/>
    <w:rsid w:val="00990620"/>
    <w:rsid w:val="00A072FE"/>
    <w:rsid w:val="00A905D3"/>
    <w:rsid w:val="00B01236"/>
    <w:rsid w:val="00B14F4E"/>
    <w:rsid w:val="00B15C90"/>
    <w:rsid w:val="00C41D07"/>
    <w:rsid w:val="00C6749E"/>
    <w:rsid w:val="00C96DA4"/>
    <w:rsid w:val="00CB48E6"/>
    <w:rsid w:val="00CD6F40"/>
    <w:rsid w:val="00D834EE"/>
    <w:rsid w:val="00DB5DDD"/>
    <w:rsid w:val="00DC647E"/>
    <w:rsid w:val="00E26BCF"/>
    <w:rsid w:val="00EB5492"/>
    <w:rsid w:val="00F07D09"/>
    <w:rsid w:val="00FF0339"/>
    <w:rsid w:val="00FF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749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749E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08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083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0833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0833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0833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749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749E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3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3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3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08:10</izvorni_sadrzaj>
    <derivirana_varijabla naziv="DomainObject.StvarniPocetakVrijeme_1">08:10</derivirana_varijabla>
  </DomainObject.StvarniPocetakVrijeme>
  <DomainObject.StvarniZavrsetakVrijeme>
    <izvorni_sadrzaj>08:12</izvorni_sadrzaj>
    <derivirana_varijabla naziv="DomainObject.StvarniZavrsetakVrijeme_1">08:12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08:10</izvorni_sadrzaj>
    <derivirana_varijabla naziv="DomainObject.PlaniraniPocetakVrijeme_1">08:10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St-1891/2022-14</izvorni_sadrzaj>
    <derivirana_varijabla naziv="DomainObject.Zapisnik.Oznaka_1">St-1891/2022-14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lipnja 2022.</izvorni_sadrzaj>
    <derivirana_varijabla naziv="DomainObject.Predmet.DatumIzradeOptuznogAkta_1">24. lipnja 2022.</derivirana_varijabla>
  </DomainObject.Predmet.DatumIzradeOptuznogAkta>
  <DomainObject.Predmet.DatumIzradeOptuznogAktaFormated>
    <izvorni_sadrzaj>24.6.2022.</izvorni_sadrzaj>
    <derivirana_varijabla naziv="DomainObject.Predmet.DatumIzradeOptuznogAktaFormated_1">24.6.2022.</derivirana_varijabla>
  </DomainObject.Predmet.DatumIzradeOptuznogAktaFormated>
  <DomainObject.Predmet.DatumOsnivanja>
    <izvorni_sadrzaj>24. lipnja 2022.</izvorni_sadrzaj>
    <derivirana_varijabla naziv="DomainObject.Predmet.DatumOsnivanja_1">24.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2022.</izvorni_sadrzaj>
    <derivirana_varijabla naziv="DomainObject.Predmet.DatumPrimitkaOptuznogAkta_1">24.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St-1891/2022</izvorni_sadrzaj>
    <derivirana_varijabla naziv="DomainObject.Predmet.OznakaBroj_1">St-1891/2022</derivirana_varijabla>
  </DomainObject.Predmet.OznakaBroj>
  <DomainObject.Predmet.OznakaBrojOptuznogAkta>
    <izvorni_sadrzaj>04-06-22-3237</izvorni_sadrzaj>
    <derivirana_varijabla naziv="DomainObject.Predmet.OznakaBrojOptuznogAkta_1">04-06-22-3237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MODNI DIZAJN jednostavno društvo s ograničenom odgovornošću za proizvodnju, trgovinu i usluge zastupanog po punomoćniku Dubravko Dragija</izvorni_sadrzaj>
    <derivirana_varijabla naziv="DomainObject.Predmet.ProtustrankaFormated_1">  MODNI DIZAJN jednostavno društvo s ograničenom odgovornošću za proizvodnju, trgovinu i usluge zastupanog po punomoćniku Dubravko Dragija</derivirana_varijabla>
  </DomainObject.Predmet.ProtustrankaFormated>
  <DomainObject.Predmet.ProtustrankaFormatedOIB>
    <izvorni_sadrzaj>  MODNI DIZAJN jednostavno društvo s ograničenom odgovornošću za proizvodnju, trgovinu i usluge, OIB 26435958426 zastupanog po punomoćniku Dubravko Dragija</izvorni_sadrzaj>
    <derivirana_varijabla naziv="DomainObject.Predmet.ProtustrankaFormatedOIB_1">  MODNI DIZAJN jednostavno društvo s ograničenom odgovornošću za proizvodnju, trgovinu i usluge, OIB 26435958426 zastupanog po punomoćniku Dubravko Dragija</derivirana_varijabla>
  </DomainObject.Predmet.ProtustrankaFormatedOIB>
  <DomainObject.Predmet.ProtustrankaFormatedWithAdress>
    <izvorni_sadrzaj> MODNI DIZAJN jednostavno društvo s ograničenom odgovornošću za proizvodnju, trgovinu i usluge, Maksimirska cesta 132, 10000 Zagreb zastupanog po punomoćniku Dubravko Dragija</izvorni_sadrzaj>
    <derivirana_varijabla naziv="DomainObject.Predmet.ProtustrankaFormatedWithAdress_1"> MODNI DIZAJN jednostavno društvo s ograničenom odgovornošću za proizvodnju, trgovinu i usluge, Maksimirska cesta 132, 10000 Zagreb zastupanog po punomoćniku Dubravko Dragija</derivirana_varijabla>
  </DomainObject.Predmet.ProtustrankaFormatedWithAdress>
  <DomainObject.Predmet.ProtustrankaFormatedWithAdressOIB>
    <izvorni_sadrzaj> MODNI DIZAJN jednostavno društvo s ograničenom odgovornošću za proizvodnju, trgovinu i usluge, OIB 26435958426, Maksimirska cesta 132, 10000 Zagreb zastupanog po punomoćniku Dubravko Dragija</izvorni_sadrzaj>
    <derivirana_varijabla naziv="DomainObject.Predmet.ProtustrankaFormatedWithAdressOIB_1"> MODNI DIZAJN jednostavno društvo s ograničenom odgovornošću za proizvodnju, trgovinu i usluge, OIB 26435958426, Maksimirska cesta 132, 10000 Zagreb zastupanog po punomoćniku Dubravko Dragija</derivirana_varijabla>
  </DomainObject.Predmet.ProtustrankaFormatedWithAdressOIB>
  <DomainObject.Predmet.ProtustrankaWithAdress>
    <izvorni_sadrzaj>MODNI DIZAJN jednostavno društvo s ograničenom odgovornošću za proizvodnju, trgovinu i usluge Maksimirska cesta 132, 10000 Zagreb</izvorni_sadrzaj>
    <derivirana_varijabla naziv="DomainObject.Predmet.ProtustrankaWithAdress_1">MODNI DIZAJN jednostavno društvo s ograničenom odgovornošću za proizvodnju, trgovinu i usluge Maksimirska cesta 132, 10000 Zagreb</derivirana_varijabla>
  </DomainObject.Predmet.ProtustrankaWithAdress>
  <DomainObject.Predmet.ProtustrankaWithAdressOIB>
    <izvorni_sadrzaj>MODNI DIZAJN jednostavno društvo s ograničenom odgovornošću za proizvodnju, trgovinu i usluge, OIB 26435958426, Maksimirska cesta 132, 10000 Zagreb</izvorni_sadrzaj>
    <derivirana_varijabla naziv="DomainObject.Predmet.ProtustrankaWithAdressOIB_1">MODNI DIZAJN jednostavno društvo s ograničenom odgovornošću za proizvodnju, trgovinu i usluge, OIB 26435958426, Maksimirska cesta 132, 10000 Zagreb</derivirana_varijabla>
  </DomainObject.Predmet.ProtustrankaWithAdressOIB>
  <DomainObject.Predmet.ProtustrankaNazivFormated>
    <izvorni_sadrzaj>MODNI DIZAJN jednostavno društvo s ograničenom odgovornošću za proizvodnju, trgovinu i usluge</izvorni_sadrzaj>
    <derivirana_varijabla naziv="DomainObject.Predmet.ProtustrankaNazivFormated_1">MODNI DIZAJN jednostavno društvo s ograničenom odgovornošću za proizvodnju, trgovinu i usluge</derivirana_varijabla>
  </DomainObject.Predmet.ProtustrankaNazivFormated>
  <DomainObject.Predmet.ProtustrankaNazivFormatedOIB>
    <izvorni_sadrzaj>MODNI DIZAJN jednostavno društvo s ograničenom odgovornošću za proizvodnju, trgovinu i usluge, OIB 26435958426</izvorni_sadrzaj>
    <derivirana_varijabla naziv="DomainObject.Predmet.ProtustrankaNazivFormatedOIB_1">MODNI DIZAJN jednostavno društvo s ograničenom odgovornošću za proizvodnju, trgovinu i usluge, OIB 26435958426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MODNI DIZAJN jednostavno društvo s ograničenom odgovornošću za proizvodnju, trgovinu i usluge zastupanog po punomoćniku Dubravko Dragija</item>
    </izvorni_sadrzaj>
    <derivirana_varijabla naziv="DomainObject.Predmet.ProtuStrankaListFormated_1">
      <item>MODNI DIZAJN jednostavno društvo s ograničenom odgovornošću za proizvodnju, trgovinu i usluge zastupanog po punomoćniku Dubravko Dragija</item>
    </derivirana_varijabla>
  </DomainObject.Predmet.ProtuStrankaListFormated>
  <DomainObject.Predmet.ProtuStrankaListFormatedOIB>
    <izvorni_sadrzaj>
      <item>MODNI DIZAJN jednostavno društvo s ograničenom odgovornošću za proizvodnju, trgovinu i usluge, OIB 26435958426 zastupanog po punomoćniku Dubravko Dragija</item>
    </izvorni_sadrzaj>
    <derivirana_varijabla naziv="DomainObject.Predmet.ProtuStrankaListFormatedOIB_1">
      <item>MODNI DIZAJN jednostavno društvo s ograničenom odgovornošću za proizvodnju, trgovinu i usluge, OIB 26435958426 zastupanog po punomoćniku Dubravko Dragija</item>
    </derivirana_varijabla>
  </DomainObject.Predmet.ProtuStrankaListFormatedOIB>
  <DomainObject.Predmet.ProtuStrankaListFormatedWithAdress>
    <izvorni_sadrzaj>
      <item>MODNI DIZAJN jednostavno društvo s ograničenom odgovornošću za proizvodnju, trgovinu i usluge, Maksimirska cesta 132, 10000 Zagreb zastupanog po punomoćniku Dubravko Dragija</item>
    </izvorni_sadrzaj>
    <derivirana_varijabla naziv="DomainObject.Predmet.ProtuStrankaListFormatedWithAdress_1">
      <item>MODNI DIZAJN jednostavno društvo s ograničenom odgovornošću za proizvodnju, trgovinu i usluge, Maksimirska cesta 132, 10000 Zagreb zastupanog po punomoćniku Dubravko Dragija</item>
    </derivirana_varijabla>
  </DomainObject.Predmet.ProtuStrankaListFormatedWithAdress>
  <DomainObject.Predmet.ProtuStrankaListFormatedWithAdressOIB>
    <izvorni_sadrzaj>
      <item>MODNI DIZAJN jednostavno društvo s ograničenom odgovornošću za proizvodnju, trgovinu i usluge, OIB 26435958426, Maksimirska cesta 132, 10000 Zagreb zastupanog po punomoćniku Dubravko Dragija</item>
    </izvorni_sadrzaj>
    <derivirana_varijabla naziv="DomainObject.Predmet.ProtuStrankaListFormatedWithAdressOIB_1">
      <item>MODNI DIZAJN jednostavno društvo s ograničenom odgovornošću za proizvodnju, trgovinu i usluge, OIB 26435958426, Maksimirska cesta 132, 10000 Zagreb zastupanog po punomoćniku Dubravko Dragija</item>
    </derivirana_varijabla>
  </DomainObject.Predmet.ProtuStrankaListFormatedWithAdressOIB>
  <DomainObject.Predmet.ProtuStrankaListNazivFormated>
    <izvorni_sadrzaj>
      <item>MODNI DIZAJN jednostavno društvo s ograničenom odgovornošću za proizvodnju, trgovinu i usluge</item>
    </izvorni_sadrzaj>
    <derivirana_varijabla naziv="DomainObject.Predmet.ProtuStrankaListNazivFormated_1">
      <item>MODNI DIZAJN jednostavno društvo s ograničenom odgovornošću za proizvodnju, trgovinu i usluge</item>
    </derivirana_varijabla>
  </DomainObject.Predmet.ProtuStrankaListNazivFormated>
  <DomainObject.Predmet.ProtuStrankaListNazivFormatedOIB>
    <izvorni_sadrzaj>
      <item>MODNI DIZAJN jednostavno društvo s ograničenom odgovornošću za proizvodnju, trgovinu i usluge, OIB 26435958426</item>
    </izvorni_sadrzaj>
    <derivirana_varijabla naziv="DomainObject.Predmet.ProtuStrankaListNazivFormatedOIB_1">
      <item>MODNI DIZAJN jednostavno društvo s ograničenom odgovornošću za proizvodnju, trgovinu i usluge, OIB 26435958426</item>
    </derivirana_varijabla>
  </DomainObject.Predmet.ProtuStrankaListNazivFormatedOIB>
  <DomainObject.Predmet.OstaliListFormated>
    <izvorni_sadrzaj>
      <item>Dubravko Dragija punomoćnik sudionika u postupku MODNI DIZAJN jednostavno društvo s ograničenom odgovornošću za proizvodnju, trgovinu i usluge</item>
    </izvorni_sadrzaj>
    <derivirana_varijabla naziv="DomainObject.Predmet.OstaliListFormated_1">
      <item>Dubravko Dragija punomoćnik sudionika u postupku MODNI DIZAJN jednostavno društvo s ograničenom odgovornošću za proizvodnju, trgovinu i usluge</item>
    </derivirana_varijabla>
  </DomainObject.Predmet.OstaliListFormated>
  <DomainObject.Predmet.OstaliListFormatedOIB>
    <izvorni_sadrzaj>
      <item>Dubravko Dragija, OIB 35807498212 punomoćnik sudionika u postupku MODNI DIZAJN jednostavno društvo s ograničenom odgovornošću za proizvodnju, trgovinu i usluge</item>
    </izvorni_sadrzaj>
    <derivirana_varijabla naziv="DomainObject.Predmet.OstaliListFormatedOIB_1">
      <item>Dubravko Dragija, OIB 35807498212 punomoćnik sudionika u postupku MODNI DIZAJN jednostavno društvo s ograničenom odgovornošću za proizvodnju, trgovinu i usluge</item>
    </derivirana_varijabla>
  </DomainObject.Predmet.OstaliListFormatedOIB>
  <DomainObject.Predmet.OstaliListFormatedWithAdress>
    <izvorni_sadrzaj>
      <item>Dubravko Dragija, Bukovac 109c, 10000 Zagreb punomoćnik sudionika u postupku MODNI DIZAJN jednostavno društvo s ograničenom odgovornošću za proizvodnju, trgovinu i usluge</item>
    </izvorni_sadrzaj>
    <derivirana_varijabla naziv="DomainObject.Predmet.OstaliListFormatedWithAdress_1">
      <item>Dubravko Dragija, Bukovac 109c, 10000 Zagreb punomoćnik sudionika u postupku MODNI DIZAJN jednostavno društvo s ograničenom odgovornošću za proizvodnju, trgovinu i usluge</item>
    </derivirana_varijabla>
  </DomainObject.Predmet.OstaliListFormatedWithAdress>
  <DomainObject.Predmet.OstaliListFormatedWithAdressOIB>
    <izvorni_sadrzaj>
      <item>Dubravko Dragija, OIB 35807498212, Bukovac 109c, 10000 Zagreb punomoćnik sudionika u postupku MODNI DIZAJN jednostavno društvo s ograničenom odgovornošću za proizvodnju, trgovinu i usluge</item>
    </izvorni_sadrzaj>
    <derivirana_varijabla naziv="DomainObject.Predmet.OstaliListFormatedWithAdressOIB_1">
      <item>Dubravko Dragija, OIB 35807498212, Bukovac 109c, 10000 Zagreb punomoćnik sudionika u postupku MODNI DIZAJN jednostavno društvo s ograničenom odgovornošću za proizvodnju, trgovinu i usluge</item>
    </derivirana_varijabla>
  </DomainObject.Predmet.OstaliListFormatedWithAdressOIB>
  <DomainObject.Predmet.OstaliListNazivFormated>
    <izvorni_sadrzaj>
      <item>Dubravko Dragija</item>
    </izvorni_sadrzaj>
    <derivirana_varijabla naziv="DomainObject.Predmet.OstaliListNazivFormated_1">
      <item>Dubravko Dragija</item>
    </derivirana_varijabla>
  </DomainObject.Predmet.OstaliListNazivFormated>
  <DomainObject.Predmet.OstaliListNazivFormatedOIB>
    <izvorni_sadrzaj>
      <item>Dubravko Dragija, OIB 35807498212</item>
    </izvorni_sadrzaj>
    <derivirana_varijabla naziv="DomainObject.Predmet.OstaliListNazivFormatedOIB_1">
      <item>Dubravko Dragija, OIB 35807498212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St-1891/2022-14</izvorni_sadrzaj>
    <derivirana_varijabla naziv="DomainObject.PoslovniBrojDokumenta_1">St-1891/2022-14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MODNI DIZAJN jednostavno društvo s ograničenom odgovornošću za proizvodnju, trgovinu i usluge</izvorni_sadrzaj>
    <derivirana_varijabla naziv="DomainObject.Predmet.ProtustrankaIDrugi_1">MODNI DIZAJN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MODNI DIZAJN jednostavno društvo s ograničenom odgovornošću za proizvodnju, trgovinu i usluge, OIB 26435958426, Maksimirska cesta 132, 10000 Zagreb</izvorni_sadrzaj>
    <derivirana_varijabla naziv="DomainObject.Predmet.ProtustrankaIDrugiAdressOIB_1">MODNI DIZAJN jednostavno društvo s ograničenom odgovornošću za proizvodnju, trgovinu i usluge, OIB 26435958426,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MODNI DIZAJN jednostavno društvo s ograničenom odgovornošću za proizvodnju, trgovinu i usluge</item>
      <item>Financijska agencija</item>
      <item>Dubravko Dragija</item>
    </izvorni_sadrzaj>
    <derivirana_varijabla naziv="DomainObject.Predmet.SudioniciListNaziv_1">
      <item>MODNI DIZAJN jednostavno društvo s ograničenom odgovornošću za proizvodnju, trgovinu i usluge</item>
      <item>Financijska agencija</item>
      <item>Dubravko Dragija</item>
    </derivirana_varijabla>
  </DomainObject.Predmet.SudioniciListNaziv>
  <DomainObject.Predmet.SudioniciListAdressOIB>
    <izvorni_sadrzaj>
      <item>MODNI DIZAJN jednostavno društvo s ograničenom odgovornošću za proizvodnju, trgovinu i usluge, OIB 26435958426, Maksimirska cesta 132,10000 Zagreb</item>
      <item>Financijska agencija, OIB 85821130368, TRG SVIBANJSKIH ŽRTAVA 1995. 1,10000 Zagreb</item>
      <item>Dubravko Dragija, OIB 35807498212, Bukovac 109c,10000 Zagreb</item>
    </izvorni_sadrzaj>
    <derivirana_varijabla naziv="DomainObject.Predmet.SudioniciListAdressOIB_1">
      <item>MODNI DIZAJN jednostavno društvo s ograničenom odgovornošću za proizvodnju, trgovinu i usluge, OIB 26435958426, Maksimirska cesta 132,10000 Zagreb</item>
      <item>Financijska agencija, OIB 85821130368, TRG SVIBANJSKIH ŽRTAVA 1995. 1,10000 Zagreb</item>
      <item>Dubravko Dragija, OIB 35807498212, Bukovac 109c,10000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26435958426</item>
      <item>, OIB 85821130368</item>
      <item>, OIB 35807498212</item>
    </izvorni_sadrzaj>
    <derivirana_varijabla naziv="DomainObject.Predmet.SudioniciListNazivOIB_1">
      <item>, OIB 26435958426</item>
      <item>, OIB 85821130368</item>
      <item>, OIB 35807498212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2022.</izvorni_sadrzaj>
    <derivirana_varijabla naziv="DomainObject.Predmet.DatumPocetkaProcesa_1">24.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2019</properties:Characters>
  <properties:Lines>88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2022-10-07T11:50:00Z</dcterms:created>
  <dc:creator>Josip Bilić</dc:creator>
  <cp:lastModifiedBy>Ljubica Radošević</cp:lastModifiedBy>
  <cp:lastPrinted>2022-10-10T06:12:00Z</cp:lastPrinted>
  <dcterms:modified xmlns:xsi="http://www.w3.org/2001/XMLSchema-instance" xsi:type="dcterms:W3CDTF">2022-10-10T08:24:00Z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St-1891/2022-14 / Zapisnik - Ročište radi izjašnjenja o prijedlogu za otvaranje steč.post (2. St-1891-22.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